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38497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MILLE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229057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</w:p>
    <w:p w14:paraId="0B081A46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</w:p>
    <w:p w14:paraId="50E4998A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Masty</w:t>
      </w:r>
      <w:proofErr w:type="spellEnd"/>
      <w:r>
        <w:rPr>
          <w:rFonts w:ascii="Times New Roman" w:hAnsi="Times New Roman" w:cs="Times New Roman"/>
        </w:rPr>
        <w:t>(q.v.) brought a plaint of debt against him and 28 others.</w:t>
      </w:r>
    </w:p>
    <w:p w14:paraId="6CE3201E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05408B2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</w:p>
    <w:p w14:paraId="12DE80CA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</w:p>
    <w:p w14:paraId="7CFF7CFA" w14:textId="77777777" w:rsidR="00A760C3" w:rsidRDefault="00A760C3" w:rsidP="00A760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14:paraId="706A7A7A" w14:textId="77777777" w:rsidR="006B2F86" w:rsidRPr="00E71FC3" w:rsidRDefault="00A760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F869E" w14:textId="77777777" w:rsidR="00A760C3" w:rsidRDefault="00A760C3" w:rsidP="00E71FC3">
      <w:r>
        <w:separator/>
      </w:r>
    </w:p>
  </w:endnote>
  <w:endnote w:type="continuationSeparator" w:id="0">
    <w:p w14:paraId="5E07F196" w14:textId="77777777" w:rsidR="00A760C3" w:rsidRDefault="00A760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744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53AD1" w14:textId="77777777" w:rsidR="00A760C3" w:rsidRDefault="00A760C3" w:rsidP="00E71FC3">
      <w:r>
        <w:separator/>
      </w:r>
    </w:p>
  </w:footnote>
  <w:footnote w:type="continuationSeparator" w:id="0">
    <w:p w14:paraId="489E08F3" w14:textId="77777777" w:rsidR="00A760C3" w:rsidRDefault="00A760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0C3"/>
    <w:rsid w:val="001A7C09"/>
    <w:rsid w:val="00577BD5"/>
    <w:rsid w:val="00656CBA"/>
    <w:rsid w:val="006A1F77"/>
    <w:rsid w:val="00733BE7"/>
    <w:rsid w:val="00A760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1892A"/>
  <w15:chartTrackingRefBased/>
  <w15:docId w15:val="{277DEE31-325B-496A-9657-77BE9BD7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60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60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2018-04-22T20:03:00Z</dcterms:created>
  <dcterms:modified xsi:type="dcterms:W3CDTF">2018-04-22T20:03:00Z</dcterms:modified>
</cp:coreProperties>
</file>